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152E4" w14:textId="3BE93FED" w:rsidR="006B2F86" w:rsidRDefault="00973BC1" w:rsidP="00E71FC3">
      <w:pPr>
        <w:pStyle w:val="NoSpacing"/>
      </w:pPr>
      <w:r>
        <w:rPr>
          <w:u w:val="single"/>
        </w:rPr>
        <w:t>Thomas STONOR</w:t>
      </w:r>
      <w:r>
        <w:t xml:space="preserve">  </w:t>
      </w:r>
      <w:proofErr w:type="gramStart"/>
      <w:r>
        <w:t xml:space="preserve">   (</w:t>
      </w:r>
      <w:proofErr w:type="gramEnd"/>
      <w:r>
        <w:t>fl.1470-1)</w:t>
      </w:r>
    </w:p>
    <w:p w14:paraId="7E462A14" w14:textId="64C9504D" w:rsidR="00973BC1" w:rsidRDefault="00973BC1" w:rsidP="00E71FC3">
      <w:pPr>
        <w:pStyle w:val="NoSpacing"/>
      </w:pPr>
    </w:p>
    <w:p w14:paraId="1A1A90BD" w14:textId="082F5251" w:rsidR="00973BC1" w:rsidRDefault="00973BC1" w:rsidP="00E71FC3">
      <w:pPr>
        <w:pStyle w:val="NoSpacing"/>
      </w:pPr>
    </w:p>
    <w:p w14:paraId="1A75B4FC" w14:textId="085CE81A" w:rsidR="00973BC1" w:rsidRDefault="00973BC1" w:rsidP="00E71FC3">
      <w:pPr>
        <w:pStyle w:val="NoSpacing"/>
      </w:pPr>
      <w:r>
        <w:t>Father of Sir William(q.v.).   (Gill p.28)</w:t>
      </w:r>
    </w:p>
    <w:p w14:paraId="6F40ED0F" w14:textId="28D33A75" w:rsidR="00973BC1" w:rsidRDefault="00973BC1" w:rsidP="00E71FC3">
      <w:pPr>
        <w:pStyle w:val="NoSpacing"/>
      </w:pPr>
    </w:p>
    <w:p w14:paraId="4A766475" w14:textId="3AF8C10F" w:rsidR="00973BC1" w:rsidRDefault="00973BC1" w:rsidP="00E71FC3">
      <w:pPr>
        <w:pStyle w:val="NoSpacing"/>
      </w:pPr>
    </w:p>
    <w:p w14:paraId="74132D25" w14:textId="322E9A47" w:rsidR="00973BC1" w:rsidRDefault="00973BC1" w:rsidP="00E71FC3">
      <w:pPr>
        <w:pStyle w:val="NoSpacing"/>
      </w:pPr>
      <w:r>
        <w:t xml:space="preserve">         1470-1</w:t>
      </w:r>
      <w:r>
        <w:tab/>
        <w:t xml:space="preserve">He supported Henry VI during the </w:t>
      </w:r>
      <w:proofErr w:type="spellStart"/>
      <w:r>
        <w:t>Readeption</w:t>
      </w:r>
      <w:proofErr w:type="spellEnd"/>
      <w:r>
        <w:t>. (ibid.p.42)</w:t>
      </w:r>
    </w:p>
    <w:p w14:paraId="40E16F68" w14:textId="237BCBEA" w:rsidR="00973BC1" w:rsidRDefault="00973BC1" w:rsidP="00E71FC3">
      <w:pPr>
        <w:pStyle w:val="NoSpacing"/>
      </w:pPr>
    </w:p>
    <w:p w14:paraId="5F4A8F65" w14:textId="4A6C0928" w:rsidR="00973BC1" w:rsidRDefault="00973BC1" w:rsidP="00E71FC3">
      <w:pPr>
        <w:pStyle w:val="NoSpacing"/>
      </w:pPr>
    </w:p>
    <w:p w14:paraId="2DA819DA" w14:textId="51732C83" w:rsidR="00973BC1" w:rsidRPr="00973BC1" w:rsidRDefault="00973BC1" w:rsidP="00E71FC3">
      <w:pPr>
        <w:pStyle w:val="NoSpacing"/>
      </w:pPr>
      <w:r>
        <w:t>13 June 2018</w:t>
      </w:r>
      <w:bookmarkStart w:id="0" w:name="_GoBack"/>
      <w:bookmarkEnd w:id="0"/>
    </w:p>
    <w:sectPr w:rsidR="00973BC1" w:rsidRPr="00973B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6634B" w14:textId="77777777" w:rsidR="00973BC1" w:rsidRDefault="00973BC1" w:rsidP="00E71FC3">
      <w:pPr>
        <w:spacing w:after="0" w:line="240" w:lineRule="auto"/>
      </w:pPr>
      <w:r>
        <w:separator/>
      </w:r>
    </w:p>
  </w:endnote>
  <w:endnote w:type="continuationSeparator" w:id="0">
    <w:p w14:paraId="3C216B97" w14:textId="77777777" w:rsidR="00973BC1" w:rsidRDefault="00973B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99C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5C752" w14:textId="77777777" w:rsidR="00973BC1" w:rsidRDefault="00973BC1" w:rsidP="00E71FC3">
      <w:pPr>
        <w:spacing w:after="0" w:line="240" w:lineRule="auto"/>
      </w:pPr>
      <w:r>
        <w:separator/>
      </w:r>
    </w:p>
  </w:footnote>
  <w:footnote w:type="continuationSeparator" w:id="0">
    <w:p w14:paraId="7DF886D9" w14:textId="77777777" w:rsidR="00973BC1" w:rsidRDefault="00973B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C1"/>
    <w:rsid w:val="001A7C09"/>
    <w:rsid w:val="00577BD5"/>
    <w:rsid w:val="00656CBA"/>
    <w:rsid w:val="006A1F77"/>
    <w:rsid w:val="00733BE7"/>
    <w:rsid w:val="00973B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ED53B"/>
  <w15:chartTrackingRefBased/>
  <w15:docId w15:val="{A4A2EC6E-B56F-4991-9802-B8EC663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2018-06-13T19:05:00Z</dcterms:created>
  <dcterms:modified xsi:type="dcterms:W3CDTF">2018-06-13T19:07:00Z</dcterms:modified>
</cp:coreProperties>
</file>